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6AD" w:rsidRPr="00E77870" w:rsidRDefault="008606AD" w:rsidP="008606A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William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BAXSTER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7787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77870"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79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8606AD" w:rsidRDefault="008606AD" w:rsidP="008606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9E5C5D">
        <w:rPr>
          <w:rFonts w:ascii="Times New Roman" w:hAnsi="Times New Roman" w:cs="Times New Roman"/>
          <w:noProof/>
          <w:sz w:val="24"/>
          <w:szCs w:val="24"/>
        </w:rPr>
        <w:t>Horner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06AD" w:rsidRDefault="008606AD" w:rsidP="008606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06AD" w:rsidRDefault="008606AD" w:rsidP="008606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06AD" w:rsidRDefault="008606AD" w:rsidP="008606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9E5C5D">
        <w:rPr>
          <w:rFonts w:ascii="Times New Roman" w:hAnsi="Times New Roman" w:cs="Times New Roman"/>
          <w:noProof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606AD" w:rsidRDefault="008606AD" w:rsidP="008606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06AD" w:rsidRDefault="008606AD" w:rsidP="008606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06AD" w:rsidRDefault="008606AD" w:rsidP="008606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2014</w:t>
      </w:r>
    </w:p>
    <w:p w:rsidR="006B2F86" w:rsidRPr="00E71FC3" w:rsidRDefault="008606A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6AD" w:rsidRDefault="008606AD" w:rsidP="00E71FC3">
      <w:pPr>
        <w:spacing w:after="0" w:line="240" w:lineRule="auto"/>
      </w:pPr>
      <w:r>
        <w:separator/>
      </w:r>
    </w:p>
  </w:endnote>
  <w:endnote w:type="continuationSeparator" w:id="0">
    <w:p w:rsidR="008606AD" w:rsidRDefault="008606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6AD" w:rsidRDefault="008606AD" w:rsidP="00E71FC3">
      <w:pPr>
        <w:spacing w:after="0" w:line="240" w:lineRule="auto"/>
      </w:pPr>
      <w:r>
        <w:separator/>
      </w:r>
    </w:p>
  </w:footnote>
  <w:footnote w:type="continuationSeparator" w:id="0">
    <w:p w:rsidR="008606AD" w:rsidRDefault="008606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6AD"/>
    <w:rsid w:val="008606A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067DA0-9267-411B-B176-C9E7A8CD5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2016-03-31T16:18:00Z</dcterms:created>
  <dcterms:modified xsi:type="dcterms:W3CDTF">2016-03-31T16:19:00Z</dcterms:modified>
</cp:coreProperties>
</file>